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570E" w14:textId="56E4E2C2" w:rsidR="00B26582" w:rsidRDefault="001875F9" w:rsidP="00B26582">
      <w:pPr>
        <w:keepNext/>
        <w:spacing w:after="480" w:line="360" w:lineRule="auto"/>
        <w:jc w:val="center"/>
        <w:outlineLvl w:val="2"/>
        <w:rPr>
          <w:rFonts w:cs="Calibri"/>
          <w:b/>
          <w:noProof/>
        </w:rPr>
      </w:pPr>
      <w:r>
        <w:rPr>
          <w:rFonts w:cs="Calibri"/>
          <w:b/>
          <w:noProof/>
        </w:rPr>
        <w:drawing>
          <wp:inline distT="0" distB="0" distL="0" distR="0" wp14:anchorId="0304C686" wp14:editId="15AADCCA">
            <wp:extent cx="6085205" cy="4787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C5E28" w14:textId="23C49A24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947FC6" w:rsidRPr="00947FC6">
        <w:rPr>
          <w:rFonts w:ascii="Arial" w:eastAsia="Times New Roman" w:hAnsi="Arial" w:cs="Arial"/>
          <w:bCs/>
          <w:sz w:val="24"/>
          <w:szCs w:val="20"/>
          <w:lang w:eastAsia="pl-PL"/>
        </w:rPr>
        <w:t>7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679CB9DB" w14:textId="77777777" w:rsidTr="00D62E6E">
        <w:tc>
          <w:tcPr>
            <w:tcW w:w="2800" w:type="dxa"/>
          </w:tcPr>
          <w:p w14:paraId="2B75080A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3C22380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9D8C45D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BF1D59C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4ED072B0" w14:textId="77777777" w:rsidTr="00D62E6E">
        <w:tc>
          <w:tcPr>
            <w:tcW w:w="2800" w:type="dxa"/>
          </w:tcPr>
          <w:p w14:paraId="0292EDE4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9BCE372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E6E7F48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015C918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DCCA307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47FC6" w:rsidRPr="00C14101" w14:paraId="10591B2D" w14:textId="77777777" w:rsidTr="009343B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971C43" w14:textId="77777777" w:rsidR="00947FC6" w:rsidRPr="00C14101" w:rsidRDefault="00947FC6" w:rsidP="009343B1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2623EC37" w14:textId="77777777" w:rsidR="00947FC6" w:rsidRPr="00C14101" w:rsidRDefault="00947FC6" w:rsidP="009343B1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947FC6">
              <w:rPr>
                <w:rFonts w:ascii="Arial" w:eastAsia="Times New Roman" w:hAnsi="Arial" w:cs="Arial"/>
                <w:lang w:eastAsia="pl-PL"/>
              </w:rPr>
              <w:t>(t.j. Dz. U. z 2024 r. poz. 1320 z pĂłĹşn. zm.)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4B29C475" w14:textId="77777777" w:rsidR="00947FC6" w:rsidRPr="00C14101" w:rsidRDefault="00947FC6" w:rsidP="009343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1C62AB7A" w14:textId="77777777" w:rsidR="00947FC6" w:rsidRPr="00C14101" w:rsidRDefault="00947FC6" w:rsidP="009343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45743522" w14:textId="45084C05" w:rsidR="00BC121E" w:rsidRPr="00C14101" w:rsidRDefault="00C93F0A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537F7817" w14:textId="77777777" w:rsidTr="00D62E6E">
        <w:tc>
          <w:tcPr>
            <w:tcW w:w="2269" w:type="dxa"/>
          </w:tcPr>
          <w:p w14:paraId="16274480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B7BB298" w14:textId="77777777" w:rsidR="00D62E6E" w:rsidRPr="00D62E6E" w:rsidRDefault="00947FC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47FC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Modernizacja pałacowego parku w Grojcu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47FC6" w:rsidRPr="00D62E6E" w14:paraId="39D2B4C2" w14:textId="77777777" w:rsidTr="009343B1">
        <w:tc>
          <w:tcPr>
            <w:tcW w:w="2269" w:type="dxa"/>
          </w:tcPr>
          <w:p w14:paraId="5C2EE265" w14:textId="77777777" w:rsidR="00947FC6" w:rsidRPr="00D62E6E" w:rsidRDefault="00947FC6" w:rsidP="009343B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DB026F1" w14:textId="77777777" w:rsidR="00947FC6" w:rsidRPr="00D62E6E" w:rsidRDefault="00947FC6" w:rsidP="009343B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47FC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WI.2712.11.2026</w:t>
            </w:r>
          </w:p>
        </w:tc>
      </w:tr>
    </w:tbl>
    <w:p w14:paraId="636D3BB5" w14:textId="77777777" w:rsidR="00BC121E" w:rsidRDefault="00947FC6" w:rsidP="00A64FCF">
      <w:pPr>
        <w:spacing w:before="240" w:after="24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947FC6">
        <w:rPr>
          <w:rFonts w:ascii="Arial" w:eastAsia="Times New Roman" w:hAnsi="Arial" w:cs="Arial"/>
          <w:b/>
          <w:sz w:val="24"/>
          <w:szCs w:val="24"/>
          <w:lang w:eastAsia="pl-PL"/>
        </w:rPr>
        <w:t>Gmina Oświęcim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709888A9" w14:textId="77777777" w:rsidR="00BC121E" w:rsidRPr="00C14101" w:rsidRDefault="00A64FC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Nie przynależę / Przynależę </w:t>
      </w:r>
      <w:r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</w:t>
      </w:r>
      <w:r>
        <w:rPr>
          <w:rFonts w:ascii="Arial" w:eastAsia="Times New Roman" w:hAnsi="Arial" w:cs="Arial"/>
          <w:b/>
          <w:bCs/>
          <w:color w:val="0070C0"/>
          <w:sz w:val="28"/>
          <w:szCs w:val="28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6BFA98A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F03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4022"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C14101" w14:paraId="4824E629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ED93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DD1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C08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02B203CB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8FE1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48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7E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346465E4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2DAF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492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41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AA5A603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0FDE6DD3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Wykonawca może przedstawić dokumenty lub informacje potwierdzające </w:t>
      </w: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przygotowanie oferty niezależnie od innego Wykonawcy należącego do tej samej grupy kapitałowej.</w:t>
      </w:r>
    </w:p>
    <w:p w14:paraId="6327FBFC" w14:textId="77777777" w:rsid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20"/>
          <w:szCs w:val="20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CF03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Niepotrzebne skreślić lub usunąć</w:t>
      </w:r>
    </w:p>
    <w:p w14:paraId="0FFAE591" w14:textId="77777777" w:rsidR="00CF03EF" w:rsidRPr="00067B6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**</w:t>
      </w:r>
      <w:r>
        <w:rPr>
          <w:rFonts w:ascii="Arial" w:eastAsia="Times New Roman" w:hAnsi="Arial" w:cs="Arial"/>
          <w:color w:val="0070C0"/>
          <w:sz w:val="20"/>
          <w:szCs w:val="20"/>
          <w:lang w:eastAsia="pl-PL"/>
        </w:rPr>
        <w:t xml:space="preserve"> Wypełnić jeżeli dotyczy</w:t>
      </w:r>
    </w:p>
    <w:p w14:paraId="2745982F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1C9452A1" w14:textId="77777777" w:rsidTr="00620E37">
        <w:tc>
          <w:tcPr>
            <w:tcW w:w="2660" w:type="dxa"/>
          </w:tcPr>
          <w:p w14:paraId="33EC18DE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382D5AB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4D4BAC81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6B25B138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00CA1D0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1FA874C4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947FC6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0132B2A6" w14:textId="77777777" w:rsidR="00106AC7" w:rsidRPr="00BC121E" w:rsidRDefault="00106AC7" w:rsidP="001E4022"/>
    <w:sectPr w:rsidR="00106AC7" w:rsidRPr="00BC121E" w:rsidSect="004B1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DB867" w14:textId="77777777" w:rsidR="00A62344" w:rsidRDefault="00A62344">
      <w:r>
        <w:separator/>
      </w:r>
    </w:p>
  </w:endnote>
  <w:endnote w:type="continuationSeparator" w:id="0">
    <w:p w14:paraId="30FD75AF" w14:textId="77777777" w:rsidR="00A62344" w:rsidRDefault="00A6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CCE2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ED55E1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179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B4ADBFD" w14:textId="2397AC9C" w:rsidR="009A4CD3" w:rsidRDefault="001875F9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C6C063" wp14:editId="7BD132D2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764916648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A2D2D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1E65479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76F0" w14:textId="77777777" w:rsidR="00947FC6" w:rsidRDefault="00947F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F124" w14:textId="77777777" w:rsidR="00A62344" w:rsidRDefault="00A62344">
      <w:r>
        <w:separator/>
      </w:r>
    </w:p>
  </w:footnote>
  <w:footnote w:type="continuationSeparator" w:id="0">
    <w:p w14:paraId="5C8F7F65" w14:textId="77777777" w:rsidR="00A62344" w:rsidRDefault="00A62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986F3" w14:textId="77777777" w:rsidR="00947FC6" w:rsidRDefault="00947F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C5893" w14:textId="77777777" w:rsidR="00947FC6" w:rsidRDefault="00947F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C91C" w14:textId="77777777" w:rsidR="00947FC6" w:rsidRDefault="00947F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1803303">
    <w:abstractNumId w:val="13"/>
  </w:num>
  <w:num w:numId="2" w16cid:durableId="15691170">
    <w:abstractNumId w:val="0"/>
  </w:num>
  <w:num w:numId="3" w16cid:durableId="859244194">
    <w:abstractNumId w:val="11"/>
  </w:num>
  <w:num w:numId="4" w16cid:durableId="732047951">
    <w:abstractNumId w:val="8"/>
  </w:num>
  <w:num w:numId="5" w16cid:durableId="1211959648">
    <w:abstractNumId w:val="7"/>
  </w:num>
  <w:num w:numId="6" w16cid:durableId="1512336428">
    <w:abstractNumId w:val="1"/>
  </w:num>
  <w:num w:numId="7" w16cid:durableId="704017982">
    <w:abstractNumId w:val="6"/>
  </w:num>
  <w:num w:numId="8" w16cid:durableId="100540360">
    <w:abstractNumId w:val="3"/>
  </w:num>
  <w:num w:numId="9" w16cid:durableId="1805271134">
    <w:abstractNumId w:val="2"/>
  </w:num>
  <w:num w:numId="10" w16cid:durableId="474110381">
    <w:abstractNumId w:val="5"/>
  </w:num>
  <w:num w:numId="11" w16cid:durableId="452134180">
    <w:abstractNumId w:val="10"/>
  </w:num>
  <w:num w:numId="12" w16cid:durableId="1396976932">
    <w:abstractNumId w:val="4"/>
  </w:num>
  <w:num w:numId="13" w16cid:durableId="66415931">
    <w:abstractNumId w:val="9"/>
  </w:num>
  <w:num w:numId="14" w16cid:durableId="12301938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E1A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7493F"/>
    <w:rsid w:val="001875F9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7D4E1A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47FC6"/>
    <w:rsid w:val="00952336"/>
    <w:rsid w:val="009A21D7"/>
    <w:rsid w:val="009A4A2C"/>
    <w:rsid w:val="009A4CD3"/>
    <w:rsid w:val="00A24942"/>
    <w:rsid w:val="00A311C9"/>
    <w:rsid w:val="00A46EFE"/>
    <w:rsid w:val="00A62344"/>
    <w:rsid w:val="00A64FCF"/>
    <w:rsid w:val="00A67435"/>
    <w:rsid w:val="00A73C79"/>
    <w:rsid w:val="00A807A7"/>
    <w:rsid w:val="00AB6C06"/>
    <w:rsid w:val="00AB7377"/>
    <w:rsid w:val="00AD329C"/>
    <w:rsid w:val="00B04D14"/>
    <w:rsid w:val="00B26102"/>
    <w:rsid w:val="00B2658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DF14A2"/>
    <w:rsid w:val="00E0229C"/>
    <w:rsid w:val="00E12E5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679A"/>
  <w15:chartTrackingRefBased/>
  <w15:docId w15:val="{EBC1DBF9-87EB-4728-8137-ADB7EA46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cp:lastModifiedBy>UG Oświęcim</cp:lastModifiedBy>
  <cp:revision>2</cp:revision>
  <cp:lastPrinted>2010-01-07T09:39:00Z</cp:lastPrinted>
  <dcterms:created xsi:type="dcterms:W3CDTF">2026-04-21T07:48:00Z</dcterms:created>
  <dcterms:modified xsi:type="dcterms:W3CDTF">2026-04-21T07:48:00Z</dcterms:modified>
</cp:coreProperties>
</file>